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C30B0A" w:rsidP="00384E4B">
      <w:pPr>
        <w:rPr>
          <w:rFonts w:ascii="Arial" w:hAnsi="Arial" w:cs="Arial"/>
        </w:rPr>
      </w:pPr>
      <w:r w:rsidRPr="00C30B0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8D7DD5" w:rsidRDefault="009C3DEB" w:rsidP="00FA4E5B">
            <w:pPr>
              <w:rPr>
                <w:rFonts w:ascii="Times New Roman" w:hAnsi="Times New Roman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hammer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handsaw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pliers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drill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saw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vise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screwdriver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nail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bolt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nut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washer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pipe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 xml:space="preserve">fittings 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tape measure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D7DD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D7DD5" w:rsidRPr="009C3DEB" w:rsidRDefault="008D7DD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D7DD5" w:rsidRPr="008D7DD5" w:rsidRDefault="008D7DD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D7DD5">
              <w:rPr>
                <w:rFonts w:ascii="Times New Roman" w:hAnsi="Times New Roman"/>
                <w:color w:val="000000"/>
              </w:rPr>
              <w:t>wrench</w:t>
            </w:r>
          </w:p>
        </w:tc>
        <w:tc>
          <w:tcPr>
            <w:tcW w:w="6693" w:type="dxa"/>
          </w:tcPr>
          <w:p w:rsidR="008D7DD5" w:rsidRPr="009C3DEB" w:rsidRDefault="008D7DD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DD5" w:rsidRDefault="008D7DD5" w:rsidP="00814CB4">
      <w:r>
        <w:separator/>
      </w:r>
    </w:p>
  </w:endnote>
  <w:endnote w:type="continuationSeparator" w:id="1">
    <w:p w:rsidR="008D7DD5" w:rsidRDefault="008D7DD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DD5" w:rsidRDefault="008D7DD5" w:rsidP="00814CB4">
      <w:r>
        <w:separator/>
      </w:r>
    </w:p>
  </w:footnote>
  <w:footnote w:type="continuationSeparator" w:id="1">
    <w:p w:rsidR="008D7DD5" w:rsidRDefault="008D7DD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8D7DD5">
      <w:rPr>
        <w:rFonts w:ascii="Times New Roman" w:hAnsi="Times New Roman"/>
        <w:color w:val="4F6228" w:themeColor="accent3" w:themeShade="80"/>
        <w:sz w:val="32"/>
        <w:szCs w:val="32"/>
      </w:rPr>
      <w:t>4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8D7DD5">
      <w:rPr>
        <w:rFonts w:ascii="Times New Roman" w:hAnsi="Times New Roman"/>
        <w:color w:val="4F6228" w:themeColor="accent3" w:themeShade="80"/>
        <w:sz w:val="32"/>
        <w:szCs w:val="32"/>
      </w:rPr>
      <w:t>Tools/Repair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D7DD5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0B0A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69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2009-05-24T16:39:00Z</dcterms:created>
  <dcterms:modified xsi:type="dcterms:W3CDTF">2009-05-24T16:40:00Z</dcterms:modified>
</cp:coreProperties>
</file>